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A7074" w14:textId="77777777" w:rsidR="00EF3359" w:rsidRDefault="00EF3359" w:rsidP="00EF3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BLOWER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A68E2D7" w14:textId="77777777" w:rsidR="00EF3359" w:rsidRDefault="00EF3359" w:rsidP="00EF3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Rochester, Kent. Husbandman.</w:t>
      </w:r>
    </w:p>
    <w:p w14:paraId="14D31DA3" w14:textId="77777777" w:rsidR="00EF3359" w:rsidRDefault="00EF3359" w:rsidP="00EF3359">
      <w:pPr>
        <w:rPr>
          <w:rFonts w:ascii="Times New Roman" w:hAnsi="Times New Roman" w:cs="Times New Roman"/>
        </w:rPr>
      </w:pPr>
    </w:p>
    <w:p w14:paraId="0224AD4B" w14:textId="77777777" w:rsidR="00EF3359" w:rsidRDefault="00EF3359" w:rsidP="00EF3359">
      <w:pPr>
        <w:rPr>
          <w:rFonts w:ascii="Times New Roman" w:hAnsi="Times New Roman" w:cs="Times New Roman"/>
        </w:rPr>
      </w:pPr>
    </w:p>
    <w:p w14:paraId="5418B6C4" w14:textId="77777777" w:rsidR="00EF3359" w:rsidRDefault="00EF3359" w:rsidP="00EF3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Lee(q.v.) brought a plaint of trespass in a park and taking animals</w:t>
      </w:r>
    </w:p>
    <w:p w14:paraId="5328509A" w14:textId="77777777" w:rsidR="00EF3359" w:rsidRDefault="00EF3359" w:rsidP="00EF3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 and Peter </w:t>
      </w:r>
      <w:proofErr w:type="spellStart"/>
      <w:r>
        <w:rPr>
          <w:rFonts w:ascii="Times New Roman" w:hAnsi="Times New Roman" w:cs="Times New Roman"/>
        </w:rPr>
        <w:t>Haukysby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St.Margaret’s</w:t>
      </w:r>
      <w:proofErr w:type="spellEnd"/>
      <w:proofErr w:type="gramEnd"/>
      <w:r>
        <w:rPr>
          <w:rFonts w:ascii="Times New Roman" w:hAnsi="Times New Roman" w:cs="Times New Roman"/>
        </w:rPr>
        <w:t xml:space="preserve"> by Rochester(q.v.).</w:t>
      </w:r>
    </w:p>
    <w:p w14:paraId="4CA8F4CB" w14:textId="77777777" w:rsidR="00EF3359" w:rsidRDefault="00EF3359" w:rsidP="00EF3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8C3E937" w14:textId="77777777" w:rsidR="00EF3359" w:rsidRDefault="00EF3359" w:rsidP="00EF3359">
      <w:pPr>
        <w:rPr>
          <w:rFonts w:ascii="Times New Roman" w:hAnsi="Times New Roman" w:cs="Times New Roman"/>
        </w:rPr>
      </w:pPr>
    </w:p>
    <w:p w14:paraId="5ED691CF" w14:textId="77777777" w:rsidR="00EF3359" w:rsidRDefault="00EF3359" w:rsidP="00EF3359">
      <w:pPr>
        <w:rPr>
          <w:rFonts w:ascii="Times New Roman" w:hAnsi="Times New Roman" w:cs="Times New Roman"/>
        </w:rPr>
      </w:pPr>
    </w:p>
    <w:p w14:paraId="68A4A031" w14:textId="77777777" w:rsidR="00EF3359" w:rsidRDefault="00EF3359" w:rsidP="00EF3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March 2018</w:t>
      </w:r>
    </w:p>
    <w:p w14:paraId="0DB900C1" w14:textId="77777777" w:rsidR="006B2F86" w:rsidRPr="00E71FC3" w:rsidRDefault="00EF33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2074A" w14:textId="77777777" w:rsidR="00EF3359" w:rsidRDefault="00EF3359" w:rsidP="00E71FC3">
      <w:r>
        <w:separator/>
      </w:r>
    </w:p>
  </w:endnote>
  <w:endnote w:type="continuationSeparator" w:id="0">
    <w:p w14:paraId="08CFDFE3" w14:textId="77777777" w:rsidR="00EF3359" w:rsidRDefault="00EF335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5D3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E9ED8" w14:textId="77777777" w:rsidR="00EF3359" w:rsidRDefault="00EF3359" w:rsidP="00E71FC3">
      <w:r>
        <w:separator/>
      </w:r>
    </w:p>
  </w:footnote>
  <w:footnote w:type="continuationSeparator" w:id="0">
    <w:p w14:paraId="66DB3286" w14:textId="77777777" w:rsidR="00EF3359" w:rsidRDefault="00EF335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35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335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95ECA"/>
  <w15:chartTrackingRefBased/>
  <w15:docId w15:val="{C961750B-5109-4189-9A74-6504C2149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335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F33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2018-03-18T20:20:00Z</dcterms:created>
  <dcterms:modified xsi:type="dcterms:W3CDTF">2018-03-18T20:21:00Z</dcterms:modified>
</cp:coreProperties>
</file>